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LEIGHTON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Munslow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Hope of Sutton(q.v.).</w:t>
      </w: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24-148)</w:t>
      </w: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46B0" w:rsidRPr="00AC46B0" w:rsidRDefault="00AC46B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  <w:bookmarkStart w:id="0" w:name="_GoBack"/>
      <w:bookmarkEnd w:id="0"/>
    </w:p>
    <w:sectPr w:rsidR="00AC46B0" w:rsidRPr="00AC46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6B0" w:rsidRDefault="00AC46B0" w:rsidP="00E71FC3">
      <w:pPr>
        <w:spacing w:after="0" w:line="240" w:lineRule="auto"/>
      </w:pPr>
      <w:r>
        <w:separator/>
      </w:r>
    </w:p>
  </w:endnote>
  <w:endnote w:type="continuationSeparator" w:id="0">
    <w:p w:rsidR="00AC46B0" w:rsidRDefault="00AC46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6B0" w:rsidRDefault="00AC46B0" w:rsidP="00E71FC3">
      <w:pPr>
        <w:spacing w:after="0" w:line="240" w:lineRule="auto"/>
      </w:pPr>
      <w:r>
        <w:separator/>
      </w:r>
    </w:p>
  </w:footnote>
  <w:footnote w:type="continuationSeparator" w:id="0">
    <w:p w:rsidR="00AC46B0" w:rsidRDefault="00AC46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B0"/>
    <w:rsid w:val="00AB52E8"/>
    <w:rsid w:val="00AC46B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0E5F4"/>
  <w15:chartTrackingRefBased/>
  <w15:docId w15:val="{707750D2-396B-437B-B113-6D7B820A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2016-05-06T18:45:00Z</dcterms:created>
  <dcterms:modified xsi:type="dcterms:W3CDTF">2016-05-06T18:47:00Z</dcterms:modified>
</cp:coreProperties>
</file>